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WESTLOND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Chichester, Sussex,</w:t>
      </w: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Anne </w:t>
      </w:r>
      <w:proofErr w:type="gramStart"/>
      <w:r>
        <w:rPr>
          <w:rFonts w:ascii="Times New Roman" w:hAnsi="Times New Roman" w:cs="Times New Roman"/>
          <w:sz w:val="24"/>
          <w:szCs w:val="24"/>
        </w:rPr>
        <w:t>Stafford,  Countess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March(q.v.).</w:t>
      </w: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24-75)</w:t>
      </w: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30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5430" w:rsidRPr="00F86854" w:rsidRDefault="00AB5430" w:rsidP="00AB5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March 2016</w:t>
      </w:r>
    </w:p>
    <w:p w:rsidR="006B2F86" w:rsidRPr="00AB5430" w:rsidRDefault="00AB543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B54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30" w:rsidRDefault="00AB5430" w:rsidP="00E71FC3">
      <w:pPr>
        <w:spacing w:after="0" w:line="240" w:lineRule="auto"/>
      </w:pPr>
      <w:r>
        <w:separator/>
      </w:r>
    </w:p>
  </w:endnote>
  <w:endnote w:type="continuationSeparator" w:id="0">
    <w:p w:rsidR="00AB5430" w:rsidRDefault="00AB54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30" w:rsidRDefault="00AB5430" w:rsidP="00E71FC3">
      <w:pPr>
        <w:spacing w:after="0" w:line="240" w:lineRule="auto"/>
      </w:pPr>
      <w:r>
        <w:separator/>
      </w:r>
    </w:p>
  </w:footnote>
  <w:footnote w:type="continuationSeparator" w:id="0">
    <w:p w:rsidR="00AB5430" w:rsidRDefault="00AB54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30"/>
    <w:rsid w:val="00AB52E8"/>
    <w:rsid w:val="00AB5430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38C"/>
  <w15:chartTrackingRefBased/>
  <w15:docId w15:val="{B2C6EF41-D278-414D-8948-84757E66D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2016-03-20T21:15:00Z</dcterms:created>
  <dcterms:modified xsi:type="dcterms:W3CDTF">2016-03-20T21:16:00Z</dcterms:modified>
</cp:coreProperties>
</file>